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11D75" w14:textId="77777777" w:rsidR="00CF3C28" w:rsidRDefault="00CF3C28" w:rsidP="00CF3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GODYNBRIGGE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3613E13B" w14:textId="77777777" w:rsidR="00CF3C28" w:rsidRDefault="00CF3C28" w:rsidP="00CF3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33B4521A" w14:textId="77777777" w:rsidR="00CF3C28" w:rsidRDefault="00CF3C28" w:rsidP="00CF3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BE75BB" w14:textId="77777777" w:rsidR="00CF3C28" w:rsidRDefault="00CF3C28" w:rsidP="00CF3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B748F2" w14:textId="77777777" w:rsidR="00CF3C28" w:rsidRDefault="00CF3C28" w:rsidP="00CF3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>He took on an apprentice, Robert Holy(q.v.).</w:t>
      </w:r>
    </w:p>
    <w:p w14:paraId="227646BB" w14:textId="77777777" w:rsidR="00CF3C28" w:rsidRDefault="00CF3C28" w:rsidP="00CF3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(London Apprenticeship Abstracts 1442-1850)</w:t>
      </w:r>
    </w:p>
    <w:p w14:paraId="2E842D1B" w14:textId="77777777" w:rsidR="00CF3C28" w:rsidRDefault="00CF3C28" w:rsidP="00CF3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C32EFD" w14:textId="77777777" w:rsidR="00CF3C28" w:rsidRDefault="00CF3C28" w:rsidP="00CF3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EE7302" w14:textId="77777777" w:rsidR="00CF3C28" w:rsidRDefault="00CF3C28" w:rsidP="00CF3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2022</w:t>
      </w:r>
    </w:p>
    <w:p w14:paraId="7D55BD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A646" w14:textId="77777777" w:rsidR="00CF3C28" w:rsidRDefault="00CF3C28" w:rsidP="009139A6">
      <w:r>
        <w:separator/>
      </w:r>
    </w:p>
  </w:endnote>
  <w:endnote w:type="continuationSeparator" w:id="0">
    <w:p w14:paraId="43B081A2" w14:textId="77777777" w:rsidR="00CF3C28" w:rsidRDefault="00CF3C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59F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9EA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53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92991" w14:textId="77777777" w:rsidR="00CF3C28" w:rsidRDefault="00CF3C28" w:rsidP="009139A6">
      <w:r>
        <w:separator/>
      </w:r>
    </w:p>
  </w:footnote>
  <w:footnote w:type="continuationSeparator" w:id="0">
    <w:p w14:paraId="75861EC5" w14:textId="77777777" w:rsidR="00CF3C28" w:rsidRDefault="00CF3C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E59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851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1F0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C2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F3C2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F573F"/>
  <w15:chartTrackingRefBased/>
  <w15:docId w15:val="{E7558BFD-8697-4EB5-836D-862A7C662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2022-03-25T16:56:00Z</dcterms:created>
  <dcterms:modified xsi:type="dcterms:W3CDTF">2022-03-25T16:57:00Z</dcterms:modified>
</cp:coreProperties>
</file>